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Portsmouth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Portsmouth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Portsmouth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Portsmouth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Portsmouth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Portsmouth are estimated to have a score of 1-2 on the PGSI (low-risk gambling), whilst </w:t>
      </w:r>
      <w:r w:rsidRPr="00773DF7">
        <w:rPr>
          <w:rFonts w:ascii="Libre Franklin Light" w:hAnsi="Libre Franklin Light" w:cs="Calibri Light"/>
          <w:b/>
          <w:bCs/>
          <w:color w:val="C45911" w:themeColor="accent2" w:themeShade="BF"/>
        </w:rPr>
        <w:t xml:space="preserve">5.4%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62.9% </w:t>
      </w:r>
      <w:r w:rsidRPr="004747BF">
        <w:rPr>
          <w:rFonts w:ascii="Libre Franklin Light" w:eastAsia="Times New Roman" w:hAnsi="Libre Franklin Light" w:cs="Calibri Light"/>
        </w:rPr>
        <w:t xml:space="preserve">of those respondents classified as PGSI 8+ in Portsmouth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Portsmouth is estimated to be </w:t>
      </w:r>
      <w:r w:rsidRPr="00773DF7">
        <w:rPr>
          <w:rFonts w:ascii="Libre Franklin Light" w:eastAsia="Times New Roman" w:hAnsi="Libre Franklin Light" w:cs="Calibri Light"/>
          <w:b/>
          <w:bCs/>
          <w:color w:val="C45911" w:themeColor="accent2" w:themeShade="BF"/>
        </w:rPr>
        <w:t xml:space="preserve">£5,055,661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Portsmouth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Portsmouth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Portsmouth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Portsmouth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Portsmou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Portsmouth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Portsmou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Portsmouth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22.4%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Portsmouth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62.9%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Portsmou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Portsmouth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Portsmouth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Portsmouth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54.8%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Portsmouth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Portsmouth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Portsmouth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£5,055,661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Portsmouth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£82,348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£1,703,012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£121,998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£34,312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£62,905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£3,051,086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£5,055,661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Portsmouth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Portsmouth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27.8%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Portsmouth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24.1%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Portsmouth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Portsmouth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Portsmouth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63.8%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Portsmouth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27.8%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Portsmouth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24.1%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Portsmouth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14.8%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Portsmouth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4.6%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Portsmouth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63.8%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Portsmouth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BA5AE11-B49C-4519-9AB7-193AEBD4ACC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